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Laurence NASSHE (</w:t>
      </w:r>
      <w:proofErr w:type="gramStart"/>
      <w:r w:rsidRPr="00D37F17">
        <w:rPr>
          <w:rFonts w:ascii="Times New Roman" w:hAnsi="Times New Roman" w:cs="Times New Roman"/>
          <w:sz w:val="24"/>
          <w:szCs w:val="24"/>
          <w:u w:val="single"/>
        </w:rPr>
        <w:t>NESSHE)</w:t>
      </w:r>
      <w:r w:rsidRPr="00D37F1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 xml:space="preserve">  (fl.1500)</w:t>
      </w: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Sturry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>, Kent.</w:t>
      </w: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1500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D08" w:rsidRPr="00D37F17" w:rsidRDefault="008F0D08" w:rsidP="008F0D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8F0D0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D08" w:rsidRDefault="008F0D08" w:rsidP="00E71FC3">
      <w:pPr>
        <w:spacing w:after="0" w:line="240" w:lineRule="auto"/>
      </w:pPr>
      <w:r>
        <w:separator/>
      </w:r>
    </w:p>
  </w:endnote>
  <w:endnote w:type="continuationSeparator" w:id="0">
    <w:p w:rsidR="008F0D08" w:rsidRDefault="008F0D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D08" w:rsidRDefault="008F0D08" w:rsidP="00E71FC3">
      <w:pPr>
        <w:spacing w:after="0" w:line="240" w:lineRule="auto"/>
      </w:pPr>
      <w:r>
        <w:separator/>
      </w:r>
    </w:p>
  </w:footnote>
  <w:footnote w:type="continuationSeparator" w:id="0">
    <w:p w:rsidR="008F0D08" w:rsidRDefault="008F0D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08"/>
    <w:rsid w:val="008F0D0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1E562C-02E4-47C3-8AEF-1C94CA16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2016-03-29T15:56:00Z</dcterms:created>
  <dcterms:modified xsi:type="dcterms:W3CDTF">2016-03-29T15:57:00Z</dcterms:modified>
</cp:coreProperties>
</file>